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河南宝洁飞实业有限公司用工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单位名称：河南宝洁飞实业有限公司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河南宝洁飞实业有限公司是一家集设计、研发、生产和销售为一体的专业化家居生产企业，拥有自主产权标准化厂房、行业内先进的生产设备以及众多技术外观专利，主要生产沙发、软床、床垫、全屋定制柜、橱柜、办公家具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李经理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13383992528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02F07C72">
      <w:pPr>
        <w:numPr>
          <w:numId w:val="0"/>
        </w:numPr>
        <w:ind w:leftChars="0" w:firstLine="280" w:firstLineChars="100"/>
        <w:jc w:val="both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  若干  吃苦耐劳</w:t>
      </w:r>
    </w:p>
    <w:p w14:paraId="4C3CBB5A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薪资待遇：面议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平顶山市叶县隆鑫大道66号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F326175"/>
    <w:rsid w:val="21681610"/>
    <w:rsid w:val="26E848A3"/>
    <w:rsid w:val="320F470F"/>
    <w:rsid w:val="338C0DA0"/>
    <w:rsid w:val="3AE70666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8234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221</Words>
  <Characters>232</Characters>
  <Lines>0</Lines>
  <Paragraphs>0</Paragraphs>
  <TotalTime>14</TotalTime>
  <ScaleCrop>false</ScaleCrop>
  <LinksUpToDate>false</LinksUpToDate>
  <CharactersWithSpaces>250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2026-01-23T07:18:45Z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